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A5B" w:rsidRDefault="00907A5B" w:rsidP="00615858">
      <w:pPr>
        <w:pStyle w:val="Titolocopertina"/>
      </w:pPr>
      <w:bookmarkStart w:id="0" w:name="BookmarkTitolo"/>
      <w:bookmarkEnd w:id="0"/>
    </w:p>
    <w:p w:rsidR="00B40F7B" w:rsidRPr="003D389D" w:rsidRDefault="00E42125" w:rsidP="00615858">
      <w:pPr>
        <w:pStyle w:val="Titolocopertina"/>
      </w:pPr>
      <w:r>
        <w:t xml:space="preserve">ALLEGATO 10 - </w:t>
      </w:r>
      <w:r w:rsidRPr="0071261F">
        <w:t xml:space="preserve">DICHIARAZIONE </w:t>
      </w:r>
      <w:r w:rsidRPr="00E10C07">
        <w:t>DI AMMISSIONE AL CONCORDATO PREVENTIVO</w:t>
      </w:r>
    </w:p>
    <w:p w:rsidR="00B40F7B" w:rsidRPr="00755AB9" w:rsidRDefault="00B40F7B" w:rsidP="006F5350"/>
    <w:p w:rsidR="00B40F7B" w:rsidRDefault="00B40F7B" w:rsidP="006F5350"/>
    <w:p w:rsidR="00493397" w:rsidRPr="00493397" w:rsidRDefault="00493397" w:rsidP="00493397">
      <w:pPr>
        <w:pStyle w:val="Titoli14bold"/>
        <w:jc w:val="both"/>
        <w:rPr>
          <w:b w:val="0"/>
        </w:rPr>
      </w:pPr>
      <w:r w:rsidRPr="00493397">
        <w:rPr>
          <w:b w:val="0"/>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AI SENSI DELL’ART. 54 COMMA 4, LETT. B) DEL D.LGS. N. 50/2016 e DELL’ART. 2, COMMA 225, LEGGE N. 191/2009 </w:t>
      </w:r>
    </w:p>
    <w:p w:rsidR="00493397" w:rsidRPr="00493397" w:rsidRDefault="00493397" w:rsidP="00493397">
      <w:pPr>
        <w:pStyle w:val="Titoli14bold"/>
        <w:jc w:val="both"/>
        <w:rPr>
          <w:b w:val="0"/>
        </w:rPr>
      </w:pPr>
      <w:r w:rsidRPr="00493397">
        <w:rPr>
          <w:b w:val="0"/>
        </w:rPr>
        <w:t xml:space="preserve">Edizione 1 </w:t>
      </w:r>
    </w:p>
    <w:p w:rsidR="00624C27" w:rsidRPr="00493397" w:rsidRDefault="00493397" w:rsidP="00493397">
      <w:pPr>
        <w:pStyle w:val="Titoli14bold"/>
        <w:jc w:val="both"/>
        <w:rPr>
          <w:b w:val="0"/>
          <w:color w:val="0000FF"/>
        </w:rPr>
      </w:pPr>
      <w:r w:rsidRPr="00493397">
        <w:rPr>
          <w:b w:val="0"/>
        </w:rPr>
        <w:t>ID 2425</w:t>
      </w: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4948C7" w:rsidRPr="00CA37D0" w:rsidRDefault="00A03035" w:rsidP="004948C7">
      <w:pPr>
        <w:rPr>
          <w:rFonts w:cs="Trebuchet MS"/>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A165BE" w:rsidRDefault="004948C7" w:rsidP="008746F4">
      <w:pPr>
        <w:pStyle w:val="Titolo1"/>
        <w:numPr>
          <w:ilvl w:val="0"/>
          <w:numId w:val="0"/>
        </w:numPr>
        <w:ind w:left="431" w:hanging="431"/>
        <w:jc w:val="center"/>
        <w:rPr>
          <w:rFonts w:cs="Calibri"/>
          <w:szCs w:val="20"/>
        </w:rPr>
      </w:pPr>
      <w:r w:rsidRPr="00CA37D0">
        <w:rPr>
          <w:rStyle w:val="Grassetto"/>
        </w:rPr>
        <w:t xml:space="preserve">DICHIARA </w:t>
      </w: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Default="004948C7" w:rsidP="008746F4">
      <w:pPr>
        <w:ind w:left="3545"/>
      </w:pPr>
      <w:r w:rsidRPr="00CA37D0">
        <w:t>(</w:t>
      </w:r>
      <w:r w:rsidRPr="00CA37D0">
        <w:rPr>
          <w:i/>
        </w:rPr>
        <w:t>firmato digitalmente</w:t>
      </w:r>
      <w:r w:rsidRPr="00CA37D0">
        <w:t>)</w:t>
      </w:r>
    </w:p>
    <w:sectPr w:rsidR="004948C7" w:rsidSect="00BD0874">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99F" w:rsidRDefault="0070299F">
      <w:r>
        <w:separator/>
      </w:r>
    </w:p>
  </w:endnote>
  <w:endnote w:type="continuationSeparator" w:id="0">
    <w:p w:rsidR="0070299F" w:rsidRDefault="007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874" w:rsidRDefault="00BD08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493397">
    <w:pPr>
      <w:pStyle w:val="Pidipagina"/>
      <w:rPr>
        <w:rStyle w:val="Numeropagina"/>
        <w:color w:val="000000"/>
      </w:rPr>
    </w:pPr>
    <w:bookmarkStart w:id="1" w:name="_GoBack"/>
    <w:bookmarkEnd w:id="1"/>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BD0874">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BD0874">
      <w:rPr>
        <w:rStyle w:val="Numeropagina"/>
        <w:noProof/>
        <w:color w:val="000000"/>
      </w:rPr>
      <w:t>2</w:t>
    </w:r>
    <w:r w:rsidRPr="00B441A1">
      <w:rPr>
        <w:rStyle w:val="Numeropagina"/>
        <w:color w:val="000000"/>
      </w:rPr>
      <w:fldChar w:fldCharType="end"/>
    </w:r>
  </w:p>
  <w:p w:rsidR="00E42125" w:rsidRDefault="00E42125" w:rsidP="00493397">
    <w:pPr>
      <w:pStyle w:val="Pidipagina"/>
      <w:rPr>
        <w:noProof/>
      </w:rPr>
    </w:pPr>
    <w:bookmarkStart w:id="2" w:name="BookmarkCodicePdP"/>
    <w:bookmarkEnd w:id="2"/>
    <w:r w:rsidRPr="003A46D3">
      <w:rPr>
        <w:noProof/>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493397" w:rsidRPr="00493397">
      <w:rPr>
        <w:noProof/>
      </w:rPr>
      <w:t>ai sensi dell’art. 54 comma 4, lett. b) del D.Lgs. n. 50/2016 e dell’art. 2, comma 225, Legge n. 191/2009</w:t>
    </w:r>
    <w:r w:rsidRPr="003A46D3">
      <w:rPr>
        <w:noProof/>
      </w:rPr>
      <w:t xml:space="preserve"> – Edizione 1 – ID 2425</w:t>
    </w:r>
  </w:p>
  <w:p w:rsidR="00292308" w:rsidRPr="00493397" w:rsidRDefault="00BD0874" w:rsidP="00493397">
    <w:pPr>
      <w:pStyle w:val="Pidipagina"/>
    </w:pPr>
    <w:r>
      <w:t>Modello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874" w:rsidRDefault="00BD08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99F" w:rsidRDefault="0070299F">
      <w:r>
        <w:separator/>
      </w:r>
    </w:p>
  </w:footnote>
  <w:footnote w:type="continuationSeparator" w:id="0">
    <w:p w:rsidR="0070299F" w:rsidRDefault="0070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8F56CF" w:rsidRDefault="00BD0874">
    <w:pPr>
      <w:pStyle w:val="TAGTECNICI"/>
    </w:pPr>
    <w:sdt>
      <w:sdtPr>
        <w:alias w:val="NomeTemplate"/>
        <w:tag w:val="Version_3_0"/>
        <w:id w:val="846995008"/>
        <w:lock w:val="sdtContentLocked"/>
      </w:sdtPr>
      <w:sdtEndPr/>
      <w:sdtContent>
        <w:r w:rsidR="00E477A8">
          <w:t>ALL46TTT</w:t>
        </w:r>
      </w:sdtContent>
    </w:sdt>
  </w:p>
  <w:p w:rsidR="008F56CF" w:rsidRDefault="008F56CF">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4" name="Immagine 4"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874" w:rsidRDefault="00BD08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3397"/>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E2F19"/>
    <w:rsid w:val="006E46CD"/>
    <w:rsid w:val="006F5350"/>
    <w:rsid w:val="0070299F"/>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46F4"/>
    <w:rsid w:val="00877D00"/>
    <w:rsid w:val="008A5F07"/>
    <w:rsid w:val="008B2822"/>
    <w:rsid w:val="008B7033"/>
    <w:rsid w:val="008D1D36"/>
    <w:rsid w:val="008E21EE"/>
    <w:rsid w:val="008F3EE5"/>
    <w:rsid w:val="008F56CF"/>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0874"/>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2125"/>
    <w:rsid w:val="00E45B72"/>
    <w:rsid w:val="00E477A8"/>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87EC2B"/>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493397"/>
    <w:pPr>
      <w:widowControl w:val="0"/>
      <w:pBdr>
        <w:top w:val="single" w:sz="4" w:space="1" w:color="auto"/>
      </w:pBdr>
      <w:tabs>
        <w:tab w:val="center" w:pos="8100"/>
        <w:tab w:val="right" w:pos="9638"/>
      </w:tabs>
      <w:autoSpaceDE w:val="0"/>
      <w:autoSpaceDN w:val="0"/>
      <w:adjustRightInd w:val="0"/>
      <w:spacing w:line="240" w:lineRule="auto"/>
    </w:pPr>
    <w:rPr>
      <w:kern w:val="2"/>
      <w:sz w:val="16"/>
      <w:szCs w:val="16"/>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styleId="Intestazione">
    <w:name w:val="header"/>
    <w:basedOn w:val="Normale"/>
    <w:link w:val="IntestazioneCarattere"/>
    <w:unhideWhenUsed/>
    <w:rsid w:val="00BD0874"/>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D0874"/>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0A528-D3D6-49B8-88AB-77DC5BEB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63</TotalTime>
  <Pages>2</Pages>
  <Words>533</Words>
  <Characters>3084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3610</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Del Sole Massimo</cp:lastModifiedBy>
  <cp:revision>18</cp:revision>
  <dcterms:created xsi:type="dcterms:W3CDTF">2022-01-04T14:24:00Z</dcterms:created>
  <dcterms:modified xsi:type="dcterms:W3CDTF">2022-03-31T09:04:00Z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9BCEA5A1-8CD9-4E54-A726-AF340FD3B18A}" pid="4" name="NomeTemplate">
    <vt:lpwstr>ALL46TTT</vt:lpwstr>
  </property>
  <property fmtid="{B70EB550-7886-4A23-8CC5-B75C4D7A22B6}" pid="5" name="MajorVersion">
    <vt:lpwstr>3</vt:lpwstr>
  </property>
  <property fmtid="{0F5DB70B-239E-42B2-A3DF-FE8A9CA36D93}"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